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D93878" w:rsidRDefault="00001484" w:rsidP="00CF7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proofErr w:type="gramStart"/>
      <w:r w:rsidR="0005202F" w:rsidRPr="0005202F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оказание услуг по </w:t>
      </w:r>
      <w:r w:rsidR="00474ED3" w:rsidRPr="00474ED3">
        <w:rPr>
          <w:rFonts w:ascii="Times New Roman" w:eastAsia="Times New Roman" w:hAnsi="Times New Roman" w:cs="Times New Roman"/>
          <w:b/>
          <w:sz w:val="28"/>
          <w:szCs w:val="28"/>
        </w:rPr>
        <w:t>комплексному аналитическому контролю за трансформаторным маслом для нужд</w:t>
      </w:r>
      <w:proofErr w:type="gramEnd"/>
      <w:r w:rsidR="00474ED3" w:rsidRPr="00474E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74ED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 w:rsidR="00474ED3" w:rsidRPr="00474ED3">
        <w:rPr>
          <w:rFonts w:ascii="Times New Roman" w:eastAsia="Times New Roman" w:hAnsi="Times New Roman" w:cs="Times New Roman"/>
          <w:b/>
          <w:sz w:val="28"/>
          <w:szCs w:val="28"/>
        </w:rPr>
        <w:t>Филиала № 9 ПАО «МОЭК»</w:t>
      </w:r>
    </w:p>
    <w:p w:rsidR="00D93878" w:rsidRP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878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:rsid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CF74A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 w:rsidR="00474ED3">
        <w:rPr>
          <w:rFonts w:ascii="Times New Roman" w:eastAsia="Times New Roman" w:hAnsi="Times New Roman" w:cs="Times New Roman"/>
          <w:b/>
          <w:sz w:val="28"/>
          <w:szCs w:val="28"/>
        </w:rPr>
        <w:t>10315/</w:t>
      </w:r>
      <w:proofErr w:type="gramStart"/>
      <w:r w:rsidR="00474ED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6E9" w:rsidRDefault="005966E9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CF7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56E" w:rsidRPr="00CB76FD" w:rsidRDefault="00721F0F" w:rsidP="005966E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:rsidR="00721F0F" w:rsidRDefault="00CF74A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</w:t>
      </w:r>
      <w:r w:rsidR="008364AC">
        <w:rPr>
          <w:rFonts w:ascii="Times New Roman" w:hAnsi="Times New Roman" w:cs="Times New Roman"/>
          <w:sz w:val="24"/>
          <w:szCs w:val="24"/>
        </w:rPr>
        <w:t>,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lastRenderedPageBreak/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75pt" o:ole="" fillcolor="window">
                  <v:imagedata r:id="rId9" o:title=""/>
                </v:shape>
                <o:OLEObject Type="Embed" ProgID="Equation.3" ShapeID="_x0000_i1025" DrawAspect="Content" ObjectID="_1545632791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:rsidTr="00E20EBE">
        <w:tc>
          <w:tcPr>
            <w:tcW w:w="1847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2087"/>
        <w:gridCol w:w="2730"/>
        <w:gridCol w:w="1277"/>
        <w:gridCol w:w="787"/>
      </w:tblGrid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41" w:type="pct"/>
            <w:gridSpan w:val="2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E02971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F112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5B2E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4830D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работ/оказания услуг, аналогичных предмету запроса предложений*,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E02971" w:rsidRPr="003D1F55" w:rsidRDefault="00E02971" w:rsidP="00483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Средний годовой объем выполнения р</w:t>
            </w:r>
            <w:r w:rsidR="006C3AE6" w:rsidRPr="003D1F5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/оказанных услуг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3D1F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086681"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D1F55" w:rsidRDefault="009C580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02971" w:rsidRPr="003D1F55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431B3B" w:rsidRDefault="00FA0E2E" w:rsidP="00932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D93878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431B3B" w:rsidRDefault="00FA0E2E" w:rsidP="00932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9C5807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33E4A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08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431B3B" w:rsidRDefault="00FA0E2E" w:rsidP="00932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08</w:t>
            </w: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431B3B" w:rsidRDefault="00FA0E2E" w:rsidP="00932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431B3B" w:rsidRDefault="00FA0E2E" w:rsidP="00932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9C5807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11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431B3B" w:rsidRDefault="0097220B" w:rsidP="00932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9C5807" w:rsidRPr="00431B3B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932ED5">
              <w:rPr>
                <w:rFonts w:ascii="Times New Roman" w:hAnsi="Times New Roman" w:cs="Times New Roman"/>
                <w:i/>
                <w:sz w:val="24"/>
                <w:szCs w:val="24"/>
              </w:rPr>
              <w:t>02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:rsidTr="009C5807">
        <w:trPr>
          <w:trHeight w:val="3960"/>
        </w:trPr>
        <w:tc>
          <w:tcPr>
            <w:tcW w:w="171" w:type="pct"/>
            <w:shd w:val="clear" w:color="auto" w:fill="auto"/>
            <w:vAlign w:val="center"/>
          </w:tcPr>
          <w:p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39" w:type="pct"/>
            <w:shd w:val="clear" w:color="auto" w:fill="auto"/>
          </w:tcPr>
          <w:p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E0966" w:rsidRPr="004124CF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625F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shd w:val="clear" w:color="auto" w:fill="auto"/>
          </w:tcPr>
          <w:p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:rsidR="00FE0966" w:rsidRPr="00FE0966" w:rsidRDefault="00FE0966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704" w:type="dxa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419"/>
              <w:gridCol w:w="1132"/>
            </w:tblGrid>
            <w:tr w:rsidR="00FE0966" w:rsidRPr="00CF6D53" w:rsidTr="008364AC">
              <w:trPr>
                <w:trHeight w:val="584"/>
              </w:trPr>
              <w:tc>
                <w:tcPr>
                  <w:tcW w:w="2288" w:type="pct"/>
                  <w:vAlign w:val="center"/>
                </w:tcPr>
                <w:p w:rsidR="00FE0966" w:rsidRPr="00CF6D5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:rsidR="00FE0966" w:rsidRPr="00CF6D53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08" w:type="pct"/>
                  <w:vAlign w:val="center"/>
                </w:tcPr>
                <w:p w:rsidR="00FE0966" w:rsidRPr="00CF6D5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FE0966" w:rsidRPr="00CF6D53" w:rsidTr="008364AC">
              <w:trPr>
                <w:trHeight w:val="357"/>
              </w:trPr>
              <w:tc>
                <w:tcPr>
                  <w:tcW w:w="2288" w:type="pct"/>
                  <w:vMerge w:val="restart"/>
                  <w:vAlign w:val="center"/>
                </w:tcPr>
                <w:p w:rsidR="00FE0966" w:rsidRPr="00847A5E" w:rsidRDefault="00F640A1" w:rsidP="00847A5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47A5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Инженер</w:t>
                  </w:r>
                  <w:r w:rsidR="00847A5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но-технический персонал</w:t>
                  </w:r>
                </w:p>
              </w:tc>
              <w:tc>
                <w:tcPr>
                  <w:tcW w:w="1508" w:type="pct"/>
                  <w:tcBorders>
                    <w:bottom w:val="single" w:sz="4" w:space="0" w:color="auto"/>
                  </w:tcBorders>
                  <w:vAlign w:val="center"/>
                </w:tcPr>
                <w:p w:rsidR="00FE0966" w:rsidRPr="00847A5E" w:rsidRDefault="00847A5E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92163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FE0966" w:rsidRPr="00CF6D53" w:rsidTr="0005202F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:rsidR="00FE0966" w:rsidRPr="00847A5E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FE0966" w:rsidRPr="00847A5E" w:rsidRDefault="00847A5E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4</w:t>
                  </w:r>
                  <w:r w:rsidR="0005202F" w:rsidRPr="00847A5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92163D" w:rsidRPr="00847A5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FE0966" w:rsidRPr="00847A5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shd w:val="clear" w:color="000000" w:fill="D8E4BC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866E9F">
        <w:trPr>
          <w:trHeight w:val="155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7F5A4C" w:rsidRDefault="00625FF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7F5A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7F5A4C" w:rsidRPr="002415B9" w:rsidRDefault="007F5A4C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04294F">
        <w:trPr>
          <w:trHeight w:val="708"/>
        </w:trPr>
        <w:tc>
          <w:tcPr>
            <w:tcW w:w="171" w:type="pct"/>
            <w:vMerge/>
            <w:shd w:val="clear" w:color="auto" w:fill="auto"/>
            <w:vAlign w:val="center"/>
          </w:tcPr>
          <w:p w:rsidR="007F5A4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7F5A4C" w:rsidRPr="004124CF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20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AC5126" w:rsidRDefault="00625FF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AC5126" w:rsidRPr="004124CF" w:rsidRDefault="00781619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F36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D938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047"/>
        </w:trPr>
        <w:tc>
          <w:tcPr>
            <w:tcW w:w="171" w:type="pct"/>
            <w:vMerge/>
            <w:shd w:val="clear" w:color="auto" w:fill="auto"/>
            <w:vAlign w:val="center"/>
          </w:tcPr>
          <w:p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A04C6" w:rsidRPr="003C52F7" w:rsidRDefault="002A04C6" w:rsidP="00D80EEF">
      <w:pPr>
        <w:spacing w:after="0" w:line="240" w:lineRule="auto"/>
        <w:rPr>
          <w:i/>
        </w:rPr>
      </w:pPr>
    </w:p>
    <w:p w:rsidR="0006516F" w:rsidRPr="003C52F7" w:rsidRDefault="003C52F7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3C52F7">
        <w:rPr>
          <w:i/>
        </w:rPr>
        <w:t xml:space="preserve">* </w:t>
      </w:r>
      <w:r w:rsidRPr="00673D78">
        <w:rPr>
          <w:i/>
        </w:rPr>
        <w:t xml:space="preserve">Опыт выполнения работ/оказания услуг, аналогичных предмету запроса предложений – </w:t>
      </w:r>
      <w:r w:rsidR="00673D78" w:rsidRPr="00673D78">
        <w:rPr>
          <w:i/>
        </w:rPr>
        <w:t>работ/оказание услуг по комплексному аналитическому контролю за трансформаторным маслом.</w:t>
      </w:r>
      <w:bookmarkStart w:id="1" w:name="_GoBack"/>
      <w:bookmarkEnd w:id="1"/>
      <w:proofErr w:type="gramEnd"/>
    </w:p>
    <w:p w:rsidR="0006516F" w:rsidRDefault="0006516F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:rsidR="0006516F" w:rsidRDefault="0006516F" w:rsidP="00D8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6516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5pt;height:34.5pt" o:ole="">
                  <v:imagedata r:id="rId15" o:title=""/>
                </v:shape>
                <o:OLEObject Type="Embed" ProgID="Equation.3" ShapeID="_x0000_i1026" DrawAspect="Content" ObjectID="_1545632792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:rsidR="00F36512" w:rsidRPr="00E3219B" w:rsidRDefault="00F36512" w:rsidP="0005202F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  <w:r w:rsidR="00CF74A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CF74A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F74A4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CF74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оказании услуг</w:t>
      </w:r>
      <w:r w:rsidRPr="00CF74A4">
        <w:rPr>
          <w:rFonts w:ascii="Times New Roman" w:hAnsi="Times New Roman" w:cs="Times New Roman"/>
          <w:sz w:val="20"/>
          <w:szCs w:val="20"/>
        </w:rPr>
        <w:t xml:space="preserve"> российскими лицами, по стоимостному критерию оценки производятся по предложенной в указанных заявках цене, сниженной на 15 процентов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:rsidR="00E02971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Pr="00377726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7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D2" w:rsidRDefault="002402D2" w:rsidP="00F20455">
      <w:pPr>
        <w:spacing w:after="0" w:line="240" w:lineRule="auto"/>
      </w:pPr>
      <w:r>
        <w:separator/>
      </w:r>
    </w:p>
  </w:endnote>
  <w:end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:rsidR="0005202F" w:rsidRDefault="000520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D7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33197D" w:rsidRDefault="0005202F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D2" w:rsidRDefault="002402D2" w:rsidP="00F20455">
      <w:pPr>
        <w:spacing w:after="0" w:line="240" w:lineRule="auto"/>
      </w:pPr>
      <w:r>
        <w:separator/>
      </w:r>
    </w:p>
  </w:footnote>
  <w:foot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>10</w:t>
    </w:r>
    <w:r w:rsidR="00474ED3">
      <w:rPr>
        <w:rFonts w:ascii="Times New Roman" w:hAnsi="Times New Roman" w:cs="Times New Roman"/>
        <w:b/>
        <w:spacing w:val="-14"/>
        <w:sz w:val="24"/>
        <w:szCs w:val="24"/>
      </w:rPr>
      <w:t>315</w:t>
    </w:r>
    <w:r w:rsidRPr="009C5807">
      <w:rPr>
        <w:rFonts w:ascii="Times New Roman" w:hAnsi="Times New Roman" w:cs="Times New Roman"/>
        <w:b/>
        <w:spacing w:val="-14"/>
        <w:sz w:val="24"/>
        <w:szCs w:val="24"/>
      </w:rPr>
      <w:t>/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4D06"/>
    <w:rsid w:val="00007ACC"/>
    <w:rsid w:val="00010518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294F"/>
    <w:rsid w:val="00046499"/>
    <w:rsid w:val="0004680C"/>
    <w:rsid w:val="0005106F"/>
    <w:rsid w:val="0005178C"/>
    <w:rsid w:val="00051C63"/>
    <w:rsid w:val="0005202F"/>
    <w:rsid w:val="00052D4B"/>
    <w:rsid w:val="0005594B"/>
    <w:rsid w:val="0005793A"/>
    <w:rsid w:val="00060CF6"/>
    <w:rsid w:val="0006516F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3E4A"/>
    <w:rsid w:val="00134A79"/>
    <w:rsid w:val="001373FB"/>
    <w:rsid w:val="00140089"/>
    <w:rsid w:val="00143E83"/>
    <w:rsid w:val="00145D70"/>
    <w:rsid w:val="001466F9"/>
    <w:rsid w:val="001500FB"/>
    <w:rsid w:val="00152D72"/>
    <w:rsid w:val="0016157F"/>
    <w:rsid w:val="001633F0"/>
    <w:rsid w:val="00165F7D"/>
    <w:rsid w:val="00166B8E"/>
    <w:rsid w:val="00171A82"/>
    <w:rsid w:val="00174DF3"/>
    <w:rsid w:val="00176F0F"/>
    <w:rsid w:val="00182E81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604"/>
    <w:rsid w:val="001D19D0"/>
    <w:rsid w:val="001D2213"/>
    <w:rsid w:val="001D4E2B"/>
    <w:rsid w:val="001D5D47"/>
    <w:rsid w:val="001E534A"/>
    <w:rsid w:val="001E5E34"/>
    <w:rsid w:val="001F0D39"/>
    <w:rsid w:val="001F2557"/>
    <w:rsid w:val="001F4280"/>
    <w:rsid w:val="0020089F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DE5"/>
    <w:rsid w:val="002324E6"/>
    <w:rsid w:val="0023630D"/>
    <w:rsid w:val="002371EE"/>
    <w:rsid w:val="002402D2"/>
    <w:rsid w:val="00240645"/>
    <w:rsid w:val="002415B9"/>
    <w:rsid w:val="002536F1"/>
    <w:rsid w:val="00255264"/>
    <w:rsid w:val="00262C26"/>
    <w:rsid w:val="002710FF"/>
    <w:rsid w:val="00280AFC"/>
    <w:rsid w:val="00285749"/>
    <w:rsid w:val="002944EB"/>
    <w:rsid w:val="002952A4"/>
    <w:rsid w:val="002959E1"/>
    <w:rsid w:val="00297EC5"/>
    <w:rsid w:val="002A04C6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C52F7"/>
    <w:rsid w:val="003D0076"/>
    <w:rsid w:val="003D07D5"/>
    <w:rsid w:val="003D1449"/>
    <w:rsid w:val="003D1F55"/>
    <w:rsid w:val="003E050B"/>
    <w:rsid w:val="003E15C3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546D"/>
    <w:rsid w:val="00431B3B"/>
    <w:rsid w:val="00433E43"/>
    <w:rsid w:val="0043414D"/>
    <w:rsid w:val="00434B47"/>
    <w:rsid w:val="00435920"/>
    <w:rsid w:val="00445FFE"/>
    <w:rsid w:val="004463DB"/>
    <w:rsid w:val="00457E24"/>
    <w:rsid w:val="00461D36"/>
    <w:rsid w:val="00465E8C"/>
    <w:rsid w:val="00466B64"/>
    <w:rsid w:val="0047375E"/>
    <w:rsid w:val="00474ED3"/>
    <w:rsid w:val="004820E3"/>
    <w:rsid w:val="00482633"/>
    <w:rsid w:val="004830D1"/>
    <w:rsid w:val="00483BA6"/>
    <w:rsid w:val="00484106"/>
    <w:rsid w:val="00484D59"/>
    <w:rsid w:val="00492BCE"/>
    <w:rsid w:val="00495214"/>
    <w:rsid w:val="004A23EE"/>
    <w:rsid w:val="004B0C25"/>
    <w:rsid w:val="004C3C05"/>
    <w:rsid w:val="004C4CD7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5329"/>
    <w:rsid w:val="00530156"/>
    <w:rsid w:val="0053089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6079"/>
    <w:rsid w:val="00567250"/>
    <w:rsid w:val="0057413C"/>
    <w:rsid w:val="00575568"/>
    <w:rsid w:val="00576641"/>
    <w:rsid w:val="005818B3"/>
    <w:rsid w:val="00582622"/>
    <w:rsid w:val="00582E2B"/>
    <w:rsid w:val="00583693"/>
    <w:rsid w:val="0058573B"/>
    <w:rsid w:val="00585B81"/>
    <w:rsid w:val="005905DA"/>
    <w:rsid w:val="00591BDA"/>
    <w:rsid w:val="00595256"/>
    <w:rsid w:val="005966E9"/>
    <w:rsid w:val="005A6CC4"/>
    <w:rsid w:val="005A6DC7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4CC4"/>
    <w:rsid w:val="005F6748"/>
    <w:rsid w:val="005F6DAB"/>
    <w:rsid w:val="0060454D"/>
    <w:rsid w:val="00613813"/>
    <w:rsid w:val="00615AD6"/>
    <w:rsid w:val="00623ECE"/>
    <w:rsid w:val="0062561C"/>
    <w:rsid w:val="00625FFF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3D78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E43"/>
    <w:rsid w:val="006A4E9D"/>
    <w:rsid w:val="006A5D6E"/>
    <w:rsid w:val="006B0A7C"/>
    <w:rsid w:val="006B10D8"/>
    <w:rsid w:val="006B2E91"/>
    <w:rsid w:val="006B4D5F"/>
    <w:rsid w:val="006C3AE6"/>
    <w:rsid w:val="006C6C40"/>
    <w:rsid w:val="006D77C7"/>
    <w:rsid w:val="006E0FB9"/>
    <w:rsid w:val="006E1A8C"/>
    <w:rsid w:val="006E6277"/>
    <w:rsid w:val="006F0199"/>
    <w:rsid w:val="006F0FEF"/>
    <w:rsid w:val="006F2607"/>
    <w:rsid w:val="007010F0"/>
    <w:rsid w:val="0070631F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4C44"/>
    <w:rsid w:val="00765EEF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364AC"/>
    <w:rsid w:val="008439E6"/>
    <w:rsid w:val="00847A5E"/>
    <w:rsid w:val="008514B0"/>
    <w:rsid w:val="00853AB7"/>
    <w:rsid w:val="00853D09"/>
    <w:rsid w:val="00857835"/>
    <w:rsid w:val="00861A71"/>
    <w:rsid w:val="00866793"/>
    <w:rsid w:val="00866E9F"/>
    <w:rsid w:val="008732DF"/>
    <w:rsid w:val="00874086"/>
    <w:rsid w:val="0087624F"/>
    <w:rsid w:val="00877478"/>
    <w:rsid w:val="0089330C"/>
    <w:rsid w:val="00895774"/>
    <w:rsid w:val="00896B93"/>
    <w:rsid w:val="008A0133"/>
    <w:rsid w:val="008A1DF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2D60"/>
    <w:rsid w:val="0091608F"/>
    <w:rsid w:val="0092097E"/>
    <w:rsid w:val="0092163D"/>
    <w:rsid w:val="00923EBC"/>
    <w:rsid w:val="009273F7"/>
    <w:rsid w:val="00927827"/>
    <w:rsid w:val="00932ED5"/>
    <w:rsid w:val="00936CC4"/>
    <w:rsid w:val="00937C23"/>
    <w:rsid w:val="00940775"/>
    <w:rsid w:val="00943336"/>
    <w:rsid w:val="009469F4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C5807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60961"/>
    <w:rsid w:val="00A61E52"/>
    <w:rsid w:val="00A64239"/>
    <w:rsid w:val="00A666CC"/>
    <w:rsid w:val="00A8140E"/>
    <w:rsid w:val="00A92EF8"/>
    <w:rsid w:val="00A967E5"/>
    <w:rsid w:val="00AA2A6B"/>
    <w:rsid w:val="00AA4427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583B"/>
    <w:rsid w:val="00B07B1E"/>
    <w:rsid w:val="00B10888"/>
    <w:rsid w:val="00B13B0E"/>
    <w:rsid w:val="00B154D7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079B"/>
    <w:rsid w:val="00B94504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374F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24CC"/>
    <w:rsid w:val="00C87CAA"/>
    <w:rsid w:val="00C935C0"/>
    <w:rsid w:val="00CA33BE"/>
    <w:rsid w:val="00CA353B"/>
    <w:rsid w:val="00CA4C20"/>
    <w:rsid w:val="00CA5AD5"/>
    <w:rsid w:val="00CA6D23"/>
    <w:rsid w:val="00CA77A1"/>
    <w:rsid w:val="00CB1835"/>
    <w:rsid w:val="00CB1F51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4A4"/>
    <w:rsid w:val="00CF7A55"/>
    <w:rsid w:val="00D003AA"/>
    <w:rsid w:val="00D013C7"/>
    <w:rsid w:val="00D029E1"/>
    <w:rsid w:val="00D256A6"/>
    <w:rsid w:val="00D26480"/>
    <w:rsid w:val="00D3186C"/>
    <w:rsid w:val="00D329BF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10DB"/>
    <w:rsid w:val="00D82489"/>
    <w:rsid w:val="00D85D1B"/>
    <w:rsid w:val="00D861F5"/>
    <w:rsid w:val="00D93878"/>
    <w:rsid w:val="00D94154"/>
    <w:rsid w:val="00D97342"/>
    <w:rsid w:val="00DA21CB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7134"/>
    <w:rsid w:val="00DE2B2B"/>
    <w:rsid w:val="00DE4669"/>
    <w:rsid w:val="00DF6A96"/>
    <w:rsid w:val="00DF6FBB"/>
    <w:rsid w:val="00E02971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773E"/>
    <w:rsid w:val="00EE04FC"/>
    <w:rsid w:val="00EE0A99"/>
    <w:rsid w:val="00EE0F8D"/>
    <w:rsid w:val="00EE3C79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6512"/>
    <w:rsid w:val="00F370BB"/>
    <w:rsid w:val="00F4333E"/>
    <w:rsid w:val="00F640A1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90DEE"/>
    <w:rsid w:val="00F96107"/>
    <w:rsid w:val="00FA0E2E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193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\&#1054;&#1073;&#1083;&#1072;&#1089;&#1090;&#1100;%20&#1086;&#1073;&#1084;&#1077;&#1085;&#1072;\&#1040;&#1087;&#1087;&#1072;&#1088;&#1072;&#1090;%20&#1059;&#1087;&#1088;&#1072;&#1074;&#1083;&#1077;&#1085;&#1080;&#1103;\&#1058;&#1077;&#1085;&#1076;&#1077;&#1088;&#1085;&#1099;&#1081;%20&#1082;&#1086;&#1084;&#1080;&#1090;&#1077;&#1090;\&#1044;&#1086;&#1082;&#1091;&#1084;&#1077;&#1085;&#1090;&#1099;%20&#1057;&#1083;&#1091;&#1078;&#1073;&#1099;\$&#1064;&#1072;&#1073;&#1083;&#1086;&#1085;&#1099;\&#1058;&#1048;&#1055;&#1054;&#1042;&#1067;&#1045;%20&#1064;&#1040;&#1041;&#1051;&#1054;&#1053;&#1067;%20&#1044;&#1054;&#1050;&#1059;&#1052;&#1045;&#1053;&#1058;&#1040;&#1062;&#1048;&#1048;%20&#1056;&#1040;&#1041;&#1054;&#1058;&#1067;+&#1059;&#1057;&#1051;&#1059;&#1043;&#1048;\&#1064;&#1072;&#1073;&#1083;&#1086;&#1085;%20&#1088;&#1072;&#1073;&#1086;&#1090;&#1099;\&#1064;&#1072;&#1073;&#1083;&#1086;&#1085;%20&#1084;&#1077;&#1090;&#1086;&#1076;&#1080;&#1082;&#1080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B2658-E2AC-4DA6-BFF7-EDC96100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методики работы.dotx</Template>
  <TotalTime>17</TotalTime>
  <Pages>9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Бурая Елена Евгеньевна</cp:lastModifiedBy>
  <cp:revision>15</cp:revision>
  <cp:lastPrinted>2016-04-28T08:50:00Z</cp:lastPrinted>
  <dcterms:created xsi:type="dcterms:W3CDTF">2016-10-31T10:35:00Z</dcterms:created>
  <dcterms:modified xsi:type="dcterms:W3CDTF">2017-01-11T06:40:00Z</dcterms:modified>
</cp:coreProperties>
</file>